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25FEI82351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2" ma:contentTypeDescription="Ein neues Dokument erstellen." ma:contentTypeScope="" ma:versionID="63a534329ac19ff4afc29761bb5c5d88">
  <xsd:schema xmlns:xsd="http://www.w3.org/2001/XMLSchema" xmlns:xs="http://www.w3.org/2001/XMLSchema" xmlns:p="http://schemas.microsoft.com/office/2006/metadata/properties" xmlns:ns2="d7517df9-9724-4f87-95fc-153d53f2ee53" targetNamespace="http://schemas.microsoft.com/office/2006/metadata/properties" ma:root="true" ma:fieldsID="e5493eaeda9846dda5aab4d4b939800d" ns2:_="">
    <xsd:import namespace="d7517df9-9724-4f87-95fc-153d53f2e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A7479-877C-4E76-8009-04F4C0D1B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